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53136" w14:textId="77777777" w:rsidR="00A61BD8" w:rsidRDefault="00A61BD8" w:rsidP="00A61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207DCEB8" w14:textId="77777777" w:rsidR="00A61BD8" w:rsidRDefault="00A61BD8" w:rsidP="00A61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Dartmouth.</w:t>
      </w:r>
    </w:p>
    <w:p w14:paraId="1570241D" w14:textId="77777777" w:rsidR="00A61BD8" w:rsidRDefault="00A61BD8" w:rsidP="00A61BD8">
      <w:pPr>
        <w:pStyle w:val="NoSpacing"/>
        <w:rPr>
          <w:rFonts w:cs="Times New Roman"/>
          <w:szCs w:val="24"/>
        </w:rPr>
      </w:pPr>
    </w:p>
    <w:p w14:paraId="0A263A04" w14:textId="77777777" w:rsidR="00A61BD8" w:rsidRDefault="00A61BD8" w:rsidP="00A61BD8">
      <w:pPr>
        <w:pStyle w:val="NoSpacing"/>
        <w:rPr>
          <w:rFonts w:cs="Times New Roman"/>
          <w:szCs w:val="24"/>
        </w:rPr>
      </w:pPr>
    </w:p>
    <w:p w14:paraId="778C57E2" w14:textId="77777777" w:rsidR="00A61BD8" w:rsidRDefault="00A61BD8" w:rsidP="00A61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Mayor.</w:t>
      </w:r>
    </w:p>
    <w:p w14:paraId="5E146E4A" w14:textId="77777777" w:rsidR="00A61BD8" w:rsidRDefault="00A61BD8" w:rsidP="00A61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2513">
          <w:rPr>
            <w:rStyle w:val="Hyperlink"/>
            <w:rFonts w:cs="Times New Roman"/>
            <w:szCs w:val="24"/>
          </w:rPr>
          <w:t>https://dartmouth-history.org.uk/dhrg_archive/102741_0.pdf</w:t>
        </w:r>
      </w:hyperlink>
      <w:r>
        <w:rPr>
          <w:rFonts w:cs="Times New Roman"/>
          <w:szCs w:val="24"/>
        </w:rPr>
        <w:t xml:space="preserve"> )</w:t>
      </w:r>
    </w:p>
    <w:p w14:paraId="50D7EA05" w14:textId="77777777" w:rsidR="00A61BD8" w:rsidRDefault="00A61BD8" w:rsidP="00A61BD8">
      <w:pPr>
        <w:pStyle w:val="NoSpacing"/>
        <w:rPr>
          <w:rFonts w:cs="Times New Roman"/>
          <w:szCs w:val="24"/>
        </w:rPr>
      </w:pPr>
    </w:p>
    <w:p w14:paraId="06399331" w14:textId="77777777" w:rsidR="00A61BD8" w:rsidRDefault="00A61BD8" w:rsidP="00A61BD8">
      <w:pPr>
        <w:pStyle w:val="NoSpacing"/>
        <w:rPr>
          <w:rFonts w:cs="Times New Roman"/>
          <w:szCs w:val="24"/>
        </w:rPr>
      </w:pPr>
    </w:p>
    <w:p w14:paraId="69D07C51" w14:textId="77777777" w:rsidR="00A61BD8" w:rsidRDefault="00A61BD8" w:rsidP="00A61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2024</w:t>
      </w:r>
    </w:p>
    <w:p w14:paraId="0F1068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50D7C" w14:textId="77777777" w:rsidR="00A61BD8" w:rsidRDefault="00A61BD8" w:rsidP="009139A6">
      <w:r>
        <w:separator/>
      </w:r>
    </w:p>
  </w:endnote>
  <w:endnote w:type="continuationSeparator" w:id="0">
    <w:p w14:paraId="49406AC8" w14:textId="77777777" w:rsidR="00A61BD8" w:rsidRDefault="00A61B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068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23C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DDE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7BA3F" w14:textId="77777777" w:rsidR="00A61BD8" w:rsidRDefault="00A61BD8" w:rsidP="009139A6">
      <w:r>
        <w:separator/>
      </w:r>
    </w:p>
  </w:footnote>
  <w:footnote w:type="continuationSeparator" w:id="0">
    <w:p w14:paraId="4FC3519A" w14:textId="77777777" w:rsidR="00A61BD8" w:rsidRDefault="00A61B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279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C6E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138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BD8"/>
    <w:rsid w:val="000666E0"/>
    <w:rsid w:val="002510B7"/>
    <w:rsid w:val="00270799"/>
    <w:rsid w:val="005C130B"/>
    <w:rsid w:val="007D101E"/>
    <w:rsid w:val="00826F5C"/>
    <w:rsid w:val="009139A6"/>
    <w:rsid w:val="009411C2"/>
    <w:rsid w:val="009448BB"/>
    <w:rsid w:val="00947624"/>
    <w:rsid w:val="00A3176C"/>
    <w:rsid w:val="00A61BD8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B68D3"/>
  <w15:chartTrackingRefBased/>
  <w15:docId w15:val="{0113E2B0-D724-430D-B864-BABD2C6E9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61B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rtmouth-history.org.uk/dhrg_archive/102741_0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2024-12-15T22:01:00Z</dcterms:created>
  <dcterms:modified xsi:type="dcterms:W3CDTF">2024-12-15T22:01:00Z</dcterms:modified>
</cp:coreProperties>
</file>